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6B70"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</w:t>
      </w:r>
      <w:r>
        <w:rPr>
          <w:rFonts w:cs="Arial"/>
          <w:b/>
          <w:sz w:val="24"/>
          <w:szCs w:val="24"/>
          <w:highlight w:val="none"/>
        </w:rPr>
        <w:t>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R5-252096</w:t>
      </w:r>
    </w:p>
    <w:p w14:paraId="1460A9C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7CFEA7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0C37CE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14:paraId="35946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3D1B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7A3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10051910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7FB3E29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078C3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E5E459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48F457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NR NTN band 25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PC3</w:t>
            </w:r>
          </w:p>
        </w:tc>
      </w:tr>
      <w:tr w14:paraId="32891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4DD61B6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170C609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24AE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68F6C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662B357C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7524EDAE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C354FAF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954FA0">
            <w:pPr>
              <w:pStyle w:val="109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2025-04-16</w:t>
            </w:r>
          </w:p>
        </w:tc>
      </w:tr>
    </w:tbl>
    <w:p w14:paraId="262B32F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1683B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811A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0B3F4D0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19B8C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0D5B12DA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15D535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E8C5C1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5E07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D8CA0A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F59E608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D721E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21648BB6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57EA0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544CF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82F4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2BF73F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38D31291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9187F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C62FA8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5929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25F7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B3343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F35D2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9BDCF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7D82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E1B4D54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768027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FE22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802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67E7BB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262D4F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D12D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A67A5B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1FFA7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891F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6B298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028DEA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C1C91AA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68D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F66B2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87416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E10DC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AABE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B2F050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47AAD2A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3FAA2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27B047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20E784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4B86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81BC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43A86B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B2D005F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FBF16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52D1E3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8105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E71B4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C2AC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371CE34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34675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08C9B0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18AC3B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33CDD0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9680CF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EAB6E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F37F25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5E02E67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6365B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54CC0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76EB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69F70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545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A67C6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2A3B5C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570F5E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C4AE9B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2F80F1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368C8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C6A0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9BEF64F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68F809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37ADAE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74233C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A64E3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6B6C9D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0A7A6D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94742A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7133393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Band 256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EEBAA4">
            <w:pPr>
              <w:pStyle w:val="109"/>
              <w:spacing w:after="0"/>
            </w:pPr>
          </w:p>
        </w:tc>
      </w:tr>
      <w:tr w14:paraId="6FF95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9F44A3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667A2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9D9B5E1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4F1E98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383EC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6B620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C6EEBE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982A6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5B29CD9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78417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785FC88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212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4F1A54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DA45C0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6FB26D6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62BB3F"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WI NR_NTN_solutions_plus_CT-UEConTest w</w:t>
            </w:r>
            <w:r>
              <w:rPr>
                <w:lang w:val="en-US"/>
              </w:rPr>
              <w:t xml:space="preserve">ork plan </w:t>
            </w:r>
            <w:r>
              <w:rPr>
                <w:rFonts w:hint="eastAsia" w:eastAsia="宋体"/>
                <w:lang w:val="en-US" w:eastAsia="zh-CN"/>
              </w:rPr>
              <w:t xml:space="preserve">R5-252977 </w:t>
            </w:r>
            <w:r>
              <w:rPr>
                <w:lang w:val="en-US"/>
              </w:rPr>
              <w:t>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91B0BF">
            <w:pPr>
              <w:pStyle w:val="109"/>
              <w:spacing w:after="0"/>
            </w:pPr>
          </w:p>
        </w:tc>
      </w:tr>
      <w:tr w14:paraId="088795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B2D0F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43911493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5A947FA6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7264014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44F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360C3315">
      <w:pPr>
        <w:pStyle w:val="109"/>
        <w:rPr>
          <w:lang w:val="en-US"/>
        </w:rPr>
      </w:pPr>
    </w:p>
    <w:p w14:paraId="5900BA90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2677AA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5C2CCF4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BDE8DAB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877B051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BA2B86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327C3FC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6B2001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756D76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30FA6C8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3534FC3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39AF81D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EB1C7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8C41">
    <w:pPr>
      <w:pStyle w:val="45"/>
    </w:pPr>
  </w:p>
  <w:p w14:paraId="3B37D6E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F92"/>
    <w:rsid w:val="08294681"/>
    <w:rsid w:val="0B974EED"/>
    <w:rsid w:val="0C906407"/>
    <w:rsid w:val="0FDC646C"/>
    <w:rsid w:val="1003756C"/>
    <w:rsid w:val="112C348B"/>
    <w:rsid w:val="12943BD0"/>
    <w:rsid w:val="161D0664"/>
    <w:rsid w:val="18E25A67"/>
    <w:rsid w:val="1B0E184C"/>
    <w:rsid w:val="1CF22270"/>
    <w:rsid w:val="22171599"/>
    <w:rsid w:val="2384091F"/>
    <w:rsid w:val="24665C0A"/>
    <w:rsid w:val="25741C29"/>
    <w:rsid w:val="27BF730C"/>
    <w:rsid w:val="28517DB3"/>
    <w:rsid w:val="2B2537D5"/>
    <w:rsid w:val="2B887546"/>
    <w:rsid w:val="2E2E26AD"/>
    <w:rsid w:val="30E61DD3"/>
    <w:rsid w:val="351854D7"/>
    <w:rsid w:val="37400CD9"/>
    <w:rsid w:val="3E461B4E"/>
    <w:rsid w:val="449D1CCE"/>
    <w:rsid w:val="4BC84CF7"/>
    <w:rsid w:val="514E55EA"/>
    <w:rsid w:val="51813514"/>
    <w:rsid w:val="52397DEB"/>
    <w:rsid w:val="53BE569A"/>
    <w:rsid w:val="558945CE"/>
    <w:rsid w:val="55D9478A"/>
    <w:rsid w:val="56686AB3"/>
    <w:rsid w:val="58696007"/>
    <w:rsid w:val="61054C1C"/>
    <w:rsid w:val="631F442B"/>
    <w:rsid w:val="632D0C26"/>
    <w:rsid w:val="638E5CCA"/>
    <w:rsid w:val="63CB7E1B"/>
    <w:rsid w:val="6B860A46"/>
    <w:rsid w:val="700A6CD3"/>
    <w:rsid w:val="714C0EDA"/>
    <w:rsid w:val="71623664"/>
    <w:rsid w:val="722A18B9"/>
    <w:rsid w:val="74FB4C25"/>
    <w:rsid w:val="7860333A"/>
    <w:rsid w:val="78647CE9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2025-05-20T14:00:26Z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48DB78B4BD33437DB6CC0B75F7425D0A_13</vt:lpwstr>
  </property>
  <property fmtid="{D5CDD505-2E9C-101B-9397-08002B2CF9AE}" pid="4" name="ContentTypeId">
    <vt:lpwstr>0x0101003AA7AC0C743A294CADF60F661720E3E6</vt:lpwstr>
  </property>
</Properties>
</file>